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67A5" w:rsidRDefault="005D387D">
      <w:bookmarkStart w:id="0" w:name="_GoBack"/>
      <w:bookmarkEnd w:id="0"/>
      <w:r>
        <w:rPr>
          <w:noProof/>
          <w:lang w:val="en-AU" w:eastAsia="en-A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-69850</wp:posOffset>
            </wp:positionV>
            <wp:extent cx="3683000" cy="3073400"/>
            <wp:effectExtent l="0" t="0" r="0" b="0"/>
            <wp:wrapSquare wrapText="bothSides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AU" w:eastAsia="en-AU"/>
        </w:rPr>
        <w:drawing>
          <wp:inline distT="0" distB="0" distL="0" distR="0">
            <wp:extent cx="3644900" cy="6083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608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140200" cy="6235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000500" cy="6743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419600" cy="5549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54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203700" cy="6985000"/>
            <wp:effectExtent l="0" t="0" r="635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698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051300" cy="623570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470400" cy="494030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494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165600" cy="6667500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216400" cy="66929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669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165600" cy="6553200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749800" cy="588010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0" cy="588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3949700" cy="65151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673600" cy="6400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140200" cy="68199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216400" cy="6680200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668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038600" cy="68199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4064000" cy="5130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51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AU" w:eastAsia="en-AU"/>
        </w:rPr>
        <w:drawing>
          <wp:inline distT="0" distB="0" distL="0" distR="0">
            <wp:extent cx="2590800" cy="15875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67A5">
        <w:t>pages 66-86</w:t>
      </w:r>
    </w:p>
    <w:sectPr w:rsidR="000067A5" w:rsidSect="000067A5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67A5"/>
    <w:rsid w:val="000067A5"/>
    <w:rsid w:val="000246B7"/>
    <w:rsid w:val="00074A4A"/>
    <w:rsid w:val="00083A6B"/>
    <w:rsid w:val="00084133"/>
    <w:rsid w:val="000A00A0"/>
    <w:rsid w:val="001065DD"/>
    <w:rsid w:val="00161CD5"/>
    <w:rsid w:val="00173675"/>
    <w:rsid w:val="00211E91"/>
    <w:rsid w:val="00240AA0"/>
    <w:rsid w:val="00254CBD"/>
    <w:rsid w:val="003060D7"/>
    <w:rsid w:val="00354EBC"/>
    <w:rsid w:val="00380299"/>
    <w:rsid w:val="003F6247"/>
    <w:rsid w:val="00543550"/>
    <w:rsid w:val="005D387D"/>
    <w:rsid w:val="00622C24"/>
    <w:rsid w:val="00654487"/>
    <w:rsid w:val="006A4605"/>
    <w:rsid w:val="0071699B"/>
    <w:rsid w:val="007566E8"/>
    <w:rsid w:val="007639DF"/>
    <w:rsid w:val="007D66D5"/>
    <w:rsid w:val="00804A45"/>
    <w:rsid w:val="00885779"/>
    <w:rsid w:val="008C6EF9"/>
    <w:rsid w:val="00981DF2"/>
    <w:rsid w:val="009C2C3C"/>
    <w:rsid w:val="00B07E50"/>
    <w:rsid w:val="00BD6F24"/>
    <w:rsid w:val="00C14877"/>
    <w:rsid w:val="00C57631"/>
    <w:rsid w:val="00CA7CD2"/>
    <w:rsid w:val="00D04EC3"/>
    <w:rsid w:val="00D1360D"/>
    <w:rsid w:val="00D904B8"/>
    <w:rsid w:val="00E3464F"/>
    <w:rsid w:val="00E64F41"/>
    <w:rsid w:val="00EF6EA7"/>
    <w:rsid w:val="00F53DE4"/>
    <w:rsid w:val="00FB039C"/>
    <w:rsid w:val="00FC5523"/>
    <w:rsid w:val="00FD7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strangeways\Application%20Data\Microsoft\Templates\Normal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E08078-FB6A-476B-80EC-A800459F6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Charles Darwin University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astrangeways</dc:creator>
  <cp:lastModifiedBy>CDU</cp:lastModifiedBy>
  <cp:revision>2</cp:revision>
  <cp:lastPrinted>2010-10-05T05:26:00Z</cp:lastPrinted>
  <dcterms:created xsi:type="dcterms:W3CDTF">2012-10-10T03:46:00Z</dcterms:created>
  <dcterms:modified xsi:type="dcterms:W3CDTF">2012-10-10T03:46:00Z</dcterms:modified>
</cp:coreProperties>
</file>